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Verkehrssicherung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Gleisüberfahrt St. Petersburger Straße am Pirnaischen Platz - Verkehrssicherung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